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5B34F" w14:textId="77777777" w:rsidR="00D32E4F" w:rsidRDefault="00D32E4F" w:rsidP="00BB5C4F">
      <w:r>
        <w:separator/>
      </w:r>
    </w:p>
  </w:endnote>
  <w:endnote w:type="continuationSeparator" w:id="0">
    <w:p w14:paraId="63998EFA" w14:textId="77777777" w:rsidR="00D32E4F" w:rsidRDefault="00D32E4F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C4DF5" w14:textId="77777777" w:rsidR="00D32E4F" w:rsidRDefault="00D32E4F" w:rsidP="00BB5C4F">
      <w:r>
        <w:separator/>
      </w:r>
    </w:p>
  </w:footnote>
  <w:footnote w:type="continuationSeparator" w:id="0">
    <w:p w14:paraId="220BF101" w14:textId="77777777" w:rsidR="00D32E4F" w:rsidRDefault="00D32E4F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863C" w14:textId="77777777" w:rsidR="00E70013" w:rsidRPr="00CE51F5" w:rsidRDefault="00E70013" w:rsidP="00E7001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OŠ MEŽICA</w:t>
    </w:r>
  </w:p>
  <w:p w14:paraId="057F50E4" w14:textId="77777777" w:rsidR="00E70013" w:rsidRPr="00CE51F5" w:rsidRDefault="00E70013" w:rsidP="00E7001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Partizanska cesta 16</w:t>
    </w:r>
  </w:p>
  <w:p w14:paraId="4B5F8B70" w14:textId="004EEAF0" w:rsidR="006B67EC" w:rsidRPr="00094740" w:rsidRDefault="00E70013" w:rsidP="00E70013">
    <w:pPr>
      <w:pStyle w:val="Header"/>
      <w:jc w:val="center"/>
    </w:pPr>
    <w:r w:rsidRPr="00CE51F5">
      <w:rPr>
        <w:rFonts w:asciiTheme="minorHAnsi" w:hAnsiTheme="minorHAnsi" w:cstheme="minorHAnsi"/>
        <w:color w:val="5B9BD5" w:themeColor="accent1"/>
        <w:sz w:val="24"/>
      </w:rPr>
      <w:t>2392 Mežica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E2ACC"/>
    <w:rsid w:val="003F0DAA"/>
    <w:rsid w:val="00400569"/>
    <w:rsid w:val="00413C63"/>
    <w:rsid w:val="00423F85"/>
    <w:rsid w:val="00425988"/>
    <w:rsid w:val="0044020B"/>
    <w:rsid w:val="00461B90"/>
    <w:rsid w:val="00483B5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E0943"/>
    <w:rsid w:val="00CF06D6"/>
    <w:rsid w:val="00CF0D0E"/>
    <w:rsid w:val="00CF2C8F"/>
    <w:rsid w:val="00D17A99"/>
    <w:rsid w:val="00D329E7"/>
    <w:rsid w:val="00D32E4F"/>
    <w:rsid w:val="00D532AD"/>
    <w:rsid w:val="00D554AE"/>
    <w:rsid w:val="00D57953"/>
    <w:rsid w:val="00D72DCE"/>
    <w:rsid w:val="00D76383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0013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2024-11-08T09:04:00Z</dcterms:modified>
  <cp:contentStatus/>
</cp:coreProperties>
</file>